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11C" w:rsidRDefault="00ED311C">
      <w:pPr>
        <w:pStyle w:val="Kehatekst"/>
        <w:spacing w:after="0" w:line="240" w:lineRule="auto"/>
        <w:jc w:val="left"/>
        <w:sectPr w:rsidR="00ED311C" w:rsidSect="004864F4">
          <w:headerReference w:type="even" r:id="rId7"/>
          <w:headerReference w:type="default" r:id="rId8"/>
          <w:footerReference w:type="even" r:id="rId9"/>
          <w:footerReference w:type="first" r:id="rId10"/>
          <w:type w:val="continuous"/>
          <w:pgSz w:w="11906" w:h="16838" w:code="9"/>
          <w:pgMar w:top="1871" w:right="680" w:bottom="964" w:left="1701" w:header="454" w:footer="680" w:gutter="0"/>
          <w:cols w:space="708"/>
          <w:titlePg/>
        </w:sectPr>
      </w:pPr>
      <w:bookmarkStart w:id="0" w:name="_GoBack"/>
      <w:bookmarkEnd w:id="0"/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928"/>
        <w:gridCol w:w="1276"/>
        <w:gridCol w:w="3543"/>
      </w:tblGrid>
      <w:tr w:rsidR="00A73FAF" w:rsidTr="00D567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A73FAF" w:rsidRDefault="00644528" w:rsidP="00A73FAF">
            <w:pPr>
              <w:pStyle w:val="Pea"/>
            </w:pPr>
            <w:r>
              <w:rPr>
                <w:caps/>
              </w:rPr>
              <w:t xml:space="preserve">TALLINNA </w:t>
            </w:r>
            <w:r w:rsidR="008407AB">
              <w:rPr>
                <w:caps/>
              </w:rPr>
              <w:t>KESKKONNAAMET</w:t>
            </w: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775D4">
            <w:pPr>
              <w:pStyle w:val="Kehatekst"/>
              <w:spacing w:after="0" w:line="240" w:lineRule="auto"/>
              <w:jc w:val="left"/>
            </w:pPr>
            <w:r>
              <w:t>Sulev Vare</w:t>
            </w: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775D4">
            <w:pPr>
              <w:pStyle w:val="Kehatekst"/>
              <w:spacing w:after="0" w:line="240" w:lineRule="auto"/>
              <w:jc w:val="left"/>
            </w:pPr>
            <w:r>
              <w:t>Keskkonnaamet Harju-Järva-Rapla regioon</w:t>
            </w:r>
          </w:p>
        </w:tc>
      </w:tr>
      <w:tr w:rsidR="00ED311C" w:rsidTr="00E775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04" w:type="dxa"/>
            <w:gridSpan w:val="2"/>
          </w:tcPr>
          <w:p w:rsidR="00ED311C" w:rsidRDefault="00BD25B4" w:rsidP="00BD25B4">
            <w:pPr>
              <w:pStyle w:val="Kehatekst"/>
              <w:spacing w:after="0" w:line="240" w:lineRule="auto"/>
              <w:jc w:val="left"/>
            </w:pPr>
            <w:hyperlink r:id="rId11" w:history="1">
              <w:r w:rsidRPr="00224904">
                <w:rPr>
                  <w:rStyle w:val="Hperlink"/>
                </w:rPr>
                <w:t>harju@keskkonnaamet.ee</w:t>
              </w:r>
            </w:hyperlink>
          </w:p>
        </w:tc>
        <w:tc>
          <w:tcPr>
            <w:tcW w:w="3543" w:type="dxa"/>
          </w:tcPr>
          <w:p w:rsidR="00ED311C" w:rsidRDefault="00E775D4">
            <w:pPr>
              <w:pStyle w:val="Kehatekst"/>
              <w:spacing w:after="0" w:line="240" w:lineRule="auto"/>
              <w:jc w:val="left"/>
            </w:pPr>
            <w:r w:rsidRPr="004653B9">
              <w:t xml:space="preserve">27.06.2014 </w:t>
            </w:r>
            <w:r w:rsidR="00ED311C">
              <w:t>nr</w:t>
            </w:r>
            <w:r>
              <w:t xml:space="preserve"> </w:t>
            </w:r>
            <w:r w:rsidRPr="00DC4715">
              <w:rPr>
                <w:lang w:val="fo-FO"/>
              </w:rPr>
              <w:t>6.1-4.4/594</w:t>
            </w:r>
            <w:r w:rsidR="00F66679">
              <w:rPr>
                <w:lang w:val="fo-FO"/>
              </w:rPr>
              <w:t xml:space="preserve"> - 3</w:t>
            </w: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D311C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D311C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28" w:type="dxa"/>
          </w:tcPr>
          <w:p w:rsidR="00ED311C" w:rsidRDefault="00E775D4" w:rsidP="00BD25B4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  <w:r>
              <w:t>Paljassaare põik 16 kinnistu ja lähiala detailplaneering</w:t>
            </w:r>
            <w:r w:rsidR="00BD25B4">
              <w:t xml:space="preserve"> ja</w:t>
            </w:r>
            <w:r>
              <w:t xml:space="preserve"> keskkonnamõju strateegilise hindamise aruanne</w:t>
            </w:r>
          </w:p>
        </w:tc>
        <w:tc>
          <w:tcPr>
            <w:tcW w:w="4819" w:type="dxa"/>
            <w:gridSpan w:val="2"/>
          </w:tcPr>
          <w:p w:rsidR="00ED311C" w:rsidRDefault="00ED311C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F77308">
            <w:pPr>
              <w:pStyle w:val="Kehatekst"/>
              <w:spacing w:after="0" w:line="240" w:lineRule="auto"/>
              <w:jc w:val="left"/>
            </w:pPr>
            <w:r>
              <w:t>Austatud Sulev Vare</w:t>
            </w: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</w:tbl>
    <w:p w:rsidR="00BA785E" w:rsidRDefault="00BA785E" w:rsidP="00BA785E">
      <w:pPr>
        <w:pStyle w:val="Kehatekst"/>
        <w:spacing w:before="120" w:after="0" w:line="240" w:lineRule="auto"/>
      </w:pPr>
      <w:r>
        <w:t xml:space="preserve">Esitame Teile </w:t>
      </w:r>
      <w:r w:rsidRPr="003F00FE">
        <w:t xml:space="preserve">Paljassaare põik 16 </w:t>
      </w:r>
      <w:r w:rsidR="003A123D">
        <w:t xml:space="preserve">kinnistu ja lähiala </w:t>
      </w:r>
      <w:r w:rsidRPr="003F00FE">
        <w:t>detailplaneeringu</w:t>
      </w:r>
      <w:r>
        <w:t xml:space="preserve"> koos </w:t>
      </w:r>
      <w:r w:rsidRPr="003F00FE">
        <w:t>keskkonnamõju stratee</w:t>
      </w:r>
      <w:r>
        <w:t>gilise hindamise (KSH) aruandega uuesti kooskõlastamiseks.</w:t>
      </w:r>
    </w:p>
    <w:p w:rsidR="00BD25B4" w:rsidRDefault="00BD25B4">
      <w:pPr>
        <w:pStyle w:val="Kehatekst"/>
        <w:spacing w:before="120" w:after="0" w:line="240" w:lineRule="auto"/>
      </w:pPr>
      <w:r w:rsidRPr="003F00FE">
        <w:t xml:space="preserve">Keskkonnaameti Harju-Järva-Rapla regioon </w:t>
      </w:r>
      <w:r>
        <w:t>jättis</w:t>
      </w:r>
      <w:r w:rsidRPr="003F00FE">
        <w:t xml:space="preserve"> 28.02.2013 kirjaga nr HJR 6-5/13/32504-5 </w:t>
      </w:r>
      <w:r w:rsidR="003A123D" w:rsidRPr="003F00FE">
        <w:t>detailplaneeringu</w:t>
      </w:r>
      <w:r w:rsidR="003A123D">
        <w:t xml:space="preserve"> </w:t>
      </w:r>
      <w:r>
        <w:t>kooskõlastamata ning esita</w:t>
      </w:r>
      <w:r w:rsidR="00BA785E">
        <w:t>site</w:t>
      </w:r>
      <w:r w:rsidRPr="003F00FE">
        <w:t xml:space="preserve"> </w:t>
      </w:r>
      <w:r>
        <w:t xml:space="preserve">seisukohad, </w:t>
      </w:r>
      <w:r w:rsidRPr="003F00FE">
        <w:t>ettepanekud</w:t>
      </w:r>
      <w:r>
        <w:t xml:space="preserve"> ja märkused planeeringu ja</w:t>
      </w:r>
      <w:r w:rsidRPr="003F00FE">
        <w:t xml:space="preserve"> </w:t>
      </w:r>
      <w:r>
        <w:t>selle</w:t>
      </w:r>
      <w:r w:rsidRPr="003F00FE">
        <w:t xml:space="preserve"> </w:t>
      </w:r>
      <w:r w:rsidR="00BA785E">
        <w:t>KSH</w:t>
      </w:r>
      <w:r>
        <w:t xml:space="preserve"> aruande kohta.</w:t>
      </w:r>
    </w:p>
    <w:p w:rsidR="00BD25B4" w:rsidRDefault="00BD25B4">
      <w:pPr>
        <w:pStyle w:val="Kehatekst"/>
        <w:spacing w:before="120" w:after="0" w:line="240" w:lineRule="auto"/>
      </w:pPr>
      <w:r>
        <w:t>Käesoleva kirja lisana on esitatud</w:t>
      </w:r>
      <w:r w:rsidRPr="003F00FE">
        <w:t xml:space="preserve"> </w:t>
      </w:r>
      <w:r w:rsidR="00D943A2" w:rsidRPr="003F00FE">
        <w:t xml:space="preserve">vastused </w:t>
      </w:r>
      <w:r w:rsidR="00D943A2">
        <w:t xml:space="preserve">ja </w:t>
      </w:r>
      <w:r w:rsidRPr="003F00FE">
        <w:t xml:space="preserve">selgitused </w:t>
      </w:r>
      <w:r>
        <w:t xml:space="preserve">nimetatud </w:t>
      </w:r>
      <w:r w:rsidRPr="003F00FE">
        <w:t>kirjas toodud märkustele.</w:t>
      </w:r>
      <w:r>
        <w:t xml:space="preserve"> V</w:t>
      </w:r>
      <w:r w:rsidRPr="003F00FE">
        <w:t xml:space="preserve">astused </w:t>
      </w:r>
      <w:r>
        <w:t xml:space="preserve">on </w:t>
      </w:r>
      <w:r w:rsidRPr="003F00FE">
        <w:t>koosta</w:t>
      </w:r>
      <w:r w:rsidR="00D943A2">
        <w:t>n</w:t>
      </w:r>
      <w:r w:rsidRPr="003F00FE">
        <w:t xml:space="preserve">ud detailplaneeringu </w:t>
      </w:r>
      <w:r>
        <w:t>koostaja</w:t>
      </w:r>
      <w:r w:rsidR="009129E0">
        <w:t xml:space="preserve"> (K-Projekt AS)</w:t>
      </w:r>
      <w:r>
        <w:t xml:space="preserve">, </w:t>
      </w:r>
      <w:r w:rsidRPr="003F00FE">
        <w:t>KSH koostaja</w:t>
      </w:r>
      <w:r w:rsidR="009129E0">
        <w:t xml:space="preserve"> (Adepte Ekspert OÜ)</w:t>
      </w:r>
      <w:r w:rsidRPr="003F00FE">
        <w:t xml:space="preserve"> ning arendaja</w:t>
      </w:r>
      <w:r w:rsidR="009129E0">
        <w:t xml:space="preserve"> (OÜ Ecobay)</w:t>
      </w:r>
      <w:r w:rsidR="00D943A2">
        <w:t>.</w:t>
      </w:r>
      <w:r w:rsidR="00D943A2" w:rsidRPr="003F00FE">
        <w:t xml:space="preserve"> </w:t>
      </w:r>
      <w:r w:rsidR="004520D7">
        <w:t>T</w:t>
      </w:r>
      <w:r>
        <w:t xml:space="preserve">äiendatud ja parandatud </w:t>
      </w:r>
      <w:r w:rsidR="004520D7">
        <w:t>detail</w:t>
      </w:r>
      <w:r>
        <w:t>planeeringu ja KSH aruande kaustad</w:t>
      </w:r>
      <w:r w:rsidR="004520D7">
        <w:t xml:space="preserve"> esita</w:t>
      </w:r>
      <w:r w:rsidR="009C1405">
        <w:t>s</w:t>
      </w:r>
      <w:r w:rsidR="004520D7">
        <w:t xml:space="preserve"> Teile 03.06.2014 kirjaga OÜ Ecobay esindaja (Advokaadibüroo Lextal).</w:t>
      </w:r>
    </w:p>
    <w:p w:rsidR="0084675B" w:rsidRDefault="0084675B" w:rsidP="002B60A5">
      <w:pPr>
        <w:pStyle w:val="Loetelu"/>
        <w:numPr>
          <w:ilvl w:val="0"/>
          <w:numId w:val="0"/>
        </w:numPr>
        <w:spacing w:before="0"/>
        <w:rPr>
          <w:rFonts w:ascii="EE Times New Roman" w:hAnsi="EE 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2"/>
        <w:gridCol w:w="9059"/>
      </w:tblGrid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  <w:gridSpan w:val="2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  <w:gridSpan w:val="2"/>
          </w:tcPr>
          <w:p w:rsidR="00ED311C" w:rsidRDefault="00E775D4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  <w:r>
              <w:t>Lugupidamisega</w:t>
            </w: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  <w:gridSpan w:val="2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  <w:gridSpan w:val="2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  <w:gridSpan w:val="2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  <w:gridSpan w:val="2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  <w:gridSpan w:val="2"/>
          </w:tcPr>
          <w:p w:rsidR="00ED311C" w:rsidRPr="008E201E" w:rsidRDefault="008E201E">
            <w:pPr>
              <w:pStyle w:val="Kehatekst"/>
              <w:spacing w:after="0" w:line="240" w:lineRule="auto"/>
              <w:jc w:val="left"/>
              <w:rPr>
                <w:i/>
              </w:rPr>
            </w:pPr>
            <w:r>
              <w:rPr>
                <w:i/>
              </w:rPr>
              <w:t>(allkirjastatud digitaalselt)</w:t>
            </w: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  <w:gridSpan w:val="2"/>
          </w:tcPr>
          <w:p w:rsidR="00ED311C" w:rsidRDefault="00E775D4">
            <w:pPr>
              <w:pStyle w:val="Kehatekst"/>
              <w:spacing w:after="0" w:line="240" w:lineRule="auto"/>
              <w:jc w:val="left"/>
            </w:pPr>
            <w:r>
              <w:t>Relo Ligi</w:t>
            </w: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  <w:gridSpan w:val="2"/>
          </w:tcPr>
          <w:p w:rsidR="00ED311C" w:rsidRDefault="00E775D4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  <w:r>
              <w:t>ameti juhataja asendaja</w:t>
            </w: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  <w:gridSpan w:val="2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ED3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  <w:gridSpan w:val="2"/>
          </w:tcPr>
          <w:p w:rsidR="00ED311C" w:rsidRDefault="00ED311C">
            <w:pPr>
              <w:pStyle w:val="Kehatekst"/>
              <w:spacing w:after="0" w:line="240" w:lineRule="auto"/>
              <w:jc w:val="left"/>
            </w:pPr>
          </w:p>
        </w:tc>
      </w:tr>
      <w:tr w:rsidR="008467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2" w:type="dxa"/>
          </w:tcPr>
          <w:p w:rsidR="0084675B" w:rsidRDefault="0084675B">
            <w:pPr>
              <w:pStyle w:val="Kehatekst"/>
              <w:spacing w:after="0" w:line="240" w:lineRule="auto"/>
              <w:jc w:val="left"/>
            </w:pPr>
            <w:r>
              <w:t xml:space="preserve">Lisa: </w:t>
            </w:r>
          </w:p>
        </w:tc>
        <w:tc>
          <w:tcPr>
            <w:tcW w:w="9059" w:type="dxa"/>
            <w:tcMar>
              <w:left w:w="0" w:type="dxa"/>
            </w:tcMar>
          </w:tcPr>
          <w:p w:rsidR="0084675B" w:rsidRDefault="00BA785E" w:rsidP="00BA785E">
            <w:pPr>
              <w:pStyle w:val="Kehatekst"/>
              <w:spacing w:after="0" w:line="240" w:lineRule="auto"/>
              <w:jc w:val="left"/>
            </w:pPr>
            <w:r>
              <w:t>Vastused</w:t>
            </w:r>
            <w:r w:rsidR="00BD25B4">
              <w:t xml:space="preserve"> </w:t>
            </w:r>
            <w:r w:rsidRPr="003F00FE">
              <w:t>Keskkonna</w:t>
            </w:r>
            <w:r>
              <w:t xml:space="preserve">ameti Harju-Järva-Rapla regiooni </w:t>
            </w:r>
            <w:r w:rsidRPr="003F00FE">
              <w:t>28.02.2013 kirja</w:t>
            </w:r>
            <w:r>
              <w:t>le</w:t>
            </w:r>
            <w:r w:rsidRPr="003F00FE">
              <w:t xml:space="preserve"> nr HJR 6-5/13/32504-5</w:t>
            </w:r>
          </w:p>
        </w:tc>
      </w:tr>
    </w:tbl>
    <w:p w:rsidR="00ED311C" w:rsidRDefault="005A5963">
      <w:pPr>
        <w:pStyle w:val="Kehatekst"/>
        <w:spacing w:after="0" w:line="24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7822565</wp:posOffset>
                </wp:positionV>
                <wp:extent cx="3596640" cy="57340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6640" cy="57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25B4" w:rsidRDefault="00BD25B4" w:rsidP="007F3DAA">
                            <w:pPr>
                              <w:pStyle w:val="Kehatekst"/>
                              <w:spacing w:after="0"/>
                            </w:pPr>
                            <w:r>
                              <w:t>Ülle Luiks 6404767</w:t>
                            </w:r>
                          </w:p>
                          <w:p w:rsidR="00BD25B4" w:rsidRDefault="00BD25B4" w:rsidP="007F3DAA">
                            <w:pPr>
                              <w:pStyle w:val="Kehatekst"/>
                              <w:spacing w:after="0"/>
                            </w:pPr>
                            <w:hyperlink r:id="rId12" w:history="1">
                              <w:r w:rsidRPr="00224904">
                                <w:rPr>
                                  <w:rStyle w:val="Hperlink"/>
                                </w:rPr>
                                <w:t>Ylle.Luiks@tallinnlv.ee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15.95pt;width:283.2pt;height:45.1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" stroked="f">
                <v:textbox inset="0,0,0,0">
                  <w:txbxContent>
                    <w:p w:rsidR="00BD25B4" w:rsidRDefault="00BD25B4" w:rsidP="007F3DAA">
                      <w:pPr>
                        <w:pStyle w:val="Kehatekst"/>
                        <w:spacing w:after="0"/>
                      </w:pPr>
                      <w:r>
                        <w:t>Ülle Luiks 6404767</w:t>
                      </w:r>
                    </w:p>
                    <w:p w:rsidR="00BD25B4" w:rsidRDefault="00BD25B4" w:rsidP="007F3DAA">
                      <w:pPr>
                        <w:pStyle w:val="Kehatekst"/>
                        <w:spacing w:after="0"/>
                      </w:pPr>
                      <w:hyperlink r:id="rId13" w:history="1">
                        <w:r w:rsidRPr="00224904">
                          <w:rPr>
                            <w:rStyle w:val="Hperlink"/>
                          </w:rPr>
                          <w:t>Ylle.Luiks@tallinnlv.ee</w:t>
                        </w:r>
                      </w:hyperlink>
                    </w:p>
                  </w:txbxContent>
                </v:textbox>
                <w10:wrap type="topAndBottom" anchorx="margin" anchory="margin"/>
                <w10:anchorlock/>
              </v:shape>
            </w:pict>
          </mc:Fallback>
        </mc:AlternateContent>
      </w:r>
    </w:p>
    <w:sectPr w:rsidR="00ED311C">
      <w:type w:val="continuous"/>
      <w:pgSz w:w="11906" w:h="16838" w:code="9"/>
      <w:pgMar w:top="454" w:right="680" w:bottom="510" w:left="1701" w:header="454" w:footer="51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474" w:rsidRDefault="00A32474">
      <w:r>
        <w:separator/>
      </w:r>
    </w:p>
  </w:endnote>
  <w:endnote w:type="continuationSeparator" w:id="0">
    <w:p w:rsidR="00A32474" w:rsidRDefault="00A3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 seri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EE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5B4" w:rsidRDefault="00BD25B4">
    <w:pPr>
      <w:pStyle w:val="Jalus"/>
      <w:framePr w:wrap="around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:rsidR="00BD25B4" w:rsidRDefault="00BD25B4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870"/>
      <w:gridCol w:w="4871"/>
    </w:tblGrid>
    <w:tr w:rsidR="00BD25B4" w:rsidTr="00AB6323">
      <w:tc>
        <w:tcPr>
          <w:tcW w:w="4870" w:type="dxa"/>
          <w:tcBorders>
            <w:top w:val="single" w:sz="4" w:space="0" w:color="auto"/>
          </w:tcBorders>
        </w:tcPr>
        <w:p w:rsidR="00BD25B4" w:rsidRPr="00884990" w:rsidRDefault="00BD25B4" w:rsidP="00884990">
          <w:pPr>
            <w:jc w:val="left"/>
            <w:rPr>
              <w:sz w:val="20"/>
              <w:lang w:eastAsia="et-EE"/>
            </w:rPr>
          </w:pPr>
          <w:r w:rsidRPr="00884990">
            <w:rPr>
              <w:sz w:val="20"/>
              <w:lang w:eastAsia="et-EE"/>
            </w:rPr>
            <w:t>Harju 13</w:t>
          </w:r>
        </w:p>
        <w:p w:rsidR="00BD25B4" w:rsidRDefault="00BD25B4" w:rsidP="00884990">
          <w:pPr>
            <w:pStyle w:val="Jalus"/>
            <w:jc w:val="left"/>
          </w:pPr>
          <w:r>
            <w:rPr>
              <w:sz w:val="20"/>
              <w:lang w:eastAsia="et-EE"/>
            </w:rPr>
            <w:t>10130 TALLINN</w:t>
          </w:r>
        </w:p>
      </w:tc>
      <w:tc>
        <w:tcPr>
          <w:tcW w:w="4871" w:type="dxa"/>
          <w:tcBorders>
            <w:top w:val="single" w:sz="4" w:space="0" w:color="auto"/>
          </w:tcBorders>
        </w:tcPr>
        <w:p w:rsidR="00BD25B4" w:rsidRPr="00884990" w:rsidRDefault="00BD25B4" w:rsidP="00884990">
          <w:pPr>
            <w:jc w:val="right"/>
            <w:rPr>
              <w:sz w:val="20"/>
              <w:lang w:eastAsia="et-EE"/>
            </w:rPr>
          </w:pPr>
          <w:r w:rsidRPr="00884990">
            <w:rPr>
              <w:sz w:val="20"/>
              <w:lang w:eastAsia="et-EE"/>
            </w:rPr>
            <w:t>Tel 640 4572</w:t>
          </w:r>
        </w:p>
        <w:p w:rsidR="00BD25B4" w:rsidRPr="00884990" w:rsidRDefault="00BD25B4" w:rsidP="00884990">
          <w:pPr>
            <w:jc w:val="right"/>
            <w:rPr>
              <w:sz w:val="20"/>
              <w:lang w:eastAsia="et-EE"/>
            </w:rPr>
          </w:pPr>
          <w:r w:rsidRPr="00884990">
            <w:rPr>
              <w:sz w:val="20"/>
              <w:lang w:eastAsia="et-EE"/>
            </w:rPr>
            <w:t>Faks 640 4583</w:t>
          </w:r>
        </w:p>
        <w:p w:rsidR="00BD25B4" w:rsidRDefault="00BD25B4" w:rsidP="00884990">
          <w:pPr>
            <w:pStyle w:val="Jalus"/>
            <w:jc w:val="right"/>
          </w:pPr>
          <w:r w:rsidRPr="00884990">
            <w:rPr>
              <w:sz w:val="20"/>
              <w:lang w:eastAsia="et-EE"/>
            </w:rPr>
            <w:t xml:space="preserve">e-post: </w:t>
          </w:r>
          <w:hyperlink r:id="rId1" w:history="1">
            <w:r w:rsidRPr="00884990">
              <w:rPr>
                <w:color w:val="005CB8"/>
                <w:sz w:val="20"/>
                <w:u w:val="single"/>
                <w:lang w:eastAsia="et-EE"/>
              </w:rPr>
              <w:t>keskkonnaamet@tallinnlv.ee</w:t>
            </w:r>
          </w:hyperlink>
        </w:p>
      </w:tc>
    </w:tr>
  </w:tbl>
  <w:p w:rsidR="00BD25B4" w:rsidRDefault="00BD25B4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474" w:rsidRDefault="00A32474">
      <w:r>
        <w:separator/>
      </w:r>
    </w:p>
  </w:footnote>
  <w:footnote w:type="continuationSeparator" w:id="0">
    <w:p w:rsidR="00A32474" w:rsidRDefault="00A32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5B4" w:rsidRDefault="00BD25B4">
    <w:pPr>
      <w:pStyle w:val="Pis"/>
      <w:framePr w:wrap="around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:rsidR="00BD25B4" w:rsidRDefault="00BD25B4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5B4" w:rsidRDefault="00BD25B4" w:rsidP="00DB7177">
    <w:pPr>
      <w:pStyle w:val="Pis"/>
      <w:framePr w:wrap="notBeside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 w:rsidR="00BA785E">
      <w:rPr>
        <w:rStyle w:val="Lehekljenumber"/>
        <w:noProof/>
      </w:rPr>
      <w:t>2</w:t>
    </w:r>
    <w:r>
      <w:rPr>
        <w:rStyle w:val="Lehekljenumber"/>
      </w:rPr>
      <w:fldChar w:fldCharType="end"/>
    </w:r>
  </w:p>
  <w:p w:rsidR="00BD25B4" w:rsidRDefault="00BD25B4">
    <w:pPr>
      <w:pStyle w:val="Pi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021EB"/>
    <w:multiLevelType w:val="multilevel"/>
    <w:tmpl w:val="38766D92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7D2627E"/>
    <w:multiLevelType w:val="multilevel"/>
    <w:tmpl w:val="83E8FD52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73001177"/>
    <w:multiLevelType w:val="multilevel"/>
    <w:tmpl w:val="64E4EA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776A7C5C"/>
    <w:multiLevelType w:val="multilevel"/>
    <w:tmpl w:val="8EBC68A4"/>
    <w:lvl w:ilvl="0">
      <w:start w:val="1"/>
      <w:numFmt w:val="decimal"/>
      <w:pStyle w:val="Pealkiri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Pealkiri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3"/>
  <w:drawingGridVerticalSpacing w:val="113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01E"/>
    <w:rsid w:val="00000E8E"/>
    <w:rsid w:val="00006A21"/>
    <w:rsid w:val="0001642F"/>
    <w:rsid w:val="00117722"/>
    <w:rsid w:val="00153177"/>
    <w:rsid w:val="00170631"/>
    <w:rsid w:val="001A5BDF"/>
    <w:rsid w:val="001D0C6C"/>
    <w:rsid w:val="001E1BD1"/>
    <w:rsid w:val="00224904"/>
    <w:rsid w:val="0023249E"/>
    <w:rsid w:val="00282DEA"/>
    <w:rsid w:val="00295113"/>
    <w:rsid w:val="002A28EA"/>
    <w:rsid w:val="002B60A5"/>
    <w:rsid w:val="002E32F3"/>
    <w:rsid w:val="0037452C"/>
    <w:rsid w:val="003A123D"/>
    <w:rsid w:val="003F00FE"/>
    <w:rsid w:val="00433E83"/>
    <w:rsid w:val="004520D7"/>
    <w:rsid w:val="004653B9"/>
    <w:rsid w:val="00467AAC"/>
    <w:rsid w:val="00481C65"/>
    <w:rsid w:val="004864F4"/>
    <w:rsid w:val="004874AA"/>
    <w:rsid w:val="004B5BAC"/>
    <w:rsid w:val="004E0558"/>
    <w:rsid w:val="004E511A"/>
    <w:rsid w:val="004E6905"/>
    <w:rsid w:val="00566773"/>
    <w:rsid w:val="005A5963"/>
    <w:rsid w:val="005F09A4"/>
    <w:rsid w:val="00611D2B"/>
    <w:rsid w:val="00644528"/>
    <w:rsid w:val="006D10BE"/>
    <w:rsid w:val="006F29EA"/>
    <w:rsid w:val="007856A4"/>
    <w:rsid w:val="007F3DAA"/>
    <w:rsid w:val="008407AB"/>
    <w:rsid w:val="0084675B"/>
    <w:rsid w:val="0087430E"/>
    <w:rsid w:val="00884990"/>
    <w:rsid w:val="008E201E"/>
    <w:rsid w:val="009129E0"/>
    <w:rsid w:val="00966DAE"/>
    <w:rsid w:val="00987652"/>
    <w:rsid w:val="009C1405"/>
    <w:rsid w:val="00A32474"/>
    <w:rsid w:val="00A73FAF"/>
    <w:rsid w:val="00AB6323"/>
    <w:rsid w:val="00AD2F66"/>
    <w:rsid w:val="00B01D09"/>
    <w:rsid w:val="00B06C7D"/>
    <w:rsid w:val="00B60453"/>
    <w:rsid w:val="00B80DEA"/>
    <w:rsid w:val="00BA785E"/>
    <w:rsid w:val="00BD25B4"/>
    <w:rsid w:val="00BF7597"/>
    <w:rsid w:val="00C0592A"/>
    <w:rsid w:val="00C15CD8"/>
    <w:rsid w:val="00C54AE5"/>
    <w:rsid w:val="00C67622"/>
    <w:rsid w:val="00C84D8B"/>
    <w:rsid w:val="00C86511"/>
    <w:rsid w:val="00D433E1"/>
    <w:rsid w:val="00D464A9"/>
    <w:rsid w:val="00D56779"/>
    <w:rsid w:val="00D943A2"/>
    <w:rsid w:val="00DB7177"/>
    <w:rsid w:val="00DC4715"/>
    <w:rsid w:val="00DC4F8B"/>
    <w:rsid w:val="00E16108"/>
    <w:rsid w:val="00E22986"/>
    <w:rsid w:val="00E775D4"/>
    <w:rsid w:val="00ED311C"/>
    <w:rsid w:val="00EF5577"/>
    <w:rsid w:val="00F25521"/>
    <w:rsid w:val="00F27146"/>
    <w:rsid w:val="00F33F42"/>
    <w:rsid w:val="00F66679"/>
    <w:rsid w:val="00F77308"/>
    <w:rsid w:val="00F94642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E28E0EBD-880E-41C1-9C0F-11D2D1A02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pPr>
      <w:spacing w:after="0" w:line="240" w:lineRule="auto"/>
      <w:jc w:val="both"/>
    </w:pPr>
    <w:rPr>
      <w:sz w:val="24"/>
      <w:szCs w:val="20"/>
      <w:lang w:val="et-EE" w:eastAsia="en-US"/>
    </w:rPr>
  </w:style>
  <w:style w:type="paragraph" w:styleId="Pealkiri1">
    <w:name w:val="heading 1"/>
    <w:basedOn w:val="Normaallaad"/>
    <w:next w:val="Normaallaad"/>
    <w:link w:val="Pealkiri1Mrk"/>
    <w:uiPriority w:val="99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Pealkiri2">
    <w:name w:val="heading 2"/>
    <w:basedOn w:val="Normaallaad"/>
    <w:next w:val="Normaallaad"/>
    <w:link w:val="Pealkiri2Mrk"/>
    <w:uiPriority w:val="99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iCs/>
      <w:sz w:val="28"/>
      <w:szCs w:val="24"/>
    </w:rPr>
  </w:style>
  <w:style w:type="character" w:default="1" w:styleId="Liguvaikefont">
    <w:name w:val="Default Paragraph Font"/>
    <w:uiPriority w:val="99"/>
    <w:semiHidden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paragraph" w:styleId="Pis">
    <w:name w:val="header"/>
    <w:basedOn w:val="Normaallaad"/>
    <w:link w:val="PisMrk"/>
    <w:uiPriority w:val="99"/>
    <w:pPr>
      <w:tabs>
        <w:tab w:val="center" w:pos="4153"/>
        <w:tab w:val="right" w:pos="8306"/>
      </w:tabs>
    </w:pPr>
  </w:style>
  <w:style w:type="character" w:customStyle="1" w:styleId="Pealkiri1Mrk">
    <w:name w:val="Pealkiri 1 Märk"/>
    <w:basedOn w:val="Liguvaikefont"/>
    <w:link w:val="Pealkiri1"/>
    <w:uiPriority w:val="99"/>
    <w:locked/>
    <w:rPr>
      <w:rFonts w:ascii="Cambria" w:hAnsi="Cambria" w:cs="Times New Roman"/>
      <w:b/>
      <w:bCs/>
      <w:kern w:val="32"/>
      <w:sz w:val="32"/>
      <w:szCs w:val="32"/>
      <w:lang w:val="x-none" w:eastAsia="en-US"/>
    </w:rPr>
  </w:style>
  <w:style w:type="paragraph" w:styleId="Jalus">
    <w:name w:val="footer"/>
    <w:basedOn w:val="Normaallaad"/>
    <w:link w:val="JalusMrk"/>
    <w:uiPriority w:val="99"/>
    <w:pPr>
      <w:tabs>
        <w:tab w:val="center" w:pos="4153"/>
        <w:tab w:val="right" w:pos="8306"/>
      </w:tabs>
    </w:pPr>
  </w:style>
  <w:style w:type="character" w:customStyle="1" w:styleId="PisMrk">
    <w:name w:val="Päis Märk"/>
    <w:basedOn w:val="Liguvaikefont"/>
    <w:link w:val="Pis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Kehatekst">
    <w:name w:val="Body Text"/>
    <w:basedOn w:val="Normaallaad"/>
    <w:link w:val="KehatekstMrk"/>
    <w:uiPriority w:val="99"/>
    <w:pPr>
      <w:spacing w:after="220" w:line="220" w:lineRule="atLeast"/>
    </w:pPr>
    <w:rPr>
      <w:spacing w:val="-5"/>
    </w:rPr>
  </w:style>
  <w:style w:type="character" w:customStyle="1" w:styleId="JalusMrk">
    <w:name w:val="Jalus Märk"/>
    <w:basedOn w:val="Liguvaikefont"/>
    <w:link w:val="Jalus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Lehekljenumber">
    <w:name w:val="page number"/>
    <w:basedOn w:val="Liguvaikefont"/>
    <w:uiPriority w:val="99"/>
    <w:rPr>
      <w:rFonts w:cs="Times New Roman"/>
    </w:rPr>
  </w:style>
  <w:style w:type="character" w:customStyle="1" w:styleId="KehatekstMrk">
    <w:name w:val="Kehatekst Märk"/>
    <w:basedOn w:val="Liguvaikefont"/>
    <w:link w:val="Kehatekst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customStyle="1" w:styleId="Loetelu">
    <w:name w:val="Loetelu"/>
    <w:basedOn w:val="Kehatekst"/>
    <w:uiPriority w:val="99"/>
    <w:pPr>
      <w:numPr>
        <w:numId w:val="4"/>
      </w:numPr>
      <w:spacing w:before="120" w:after="0" w:line="240" w:lineRule="auto"/>
    </w:pPr>
    <w:rPr>
      <w:spacing w:val="0"/>
    </w:rPr>
  </w:style>
  <w:style w:type="paragraph" w:customStyle="1" w:styleId="Pea">
    <w:name w:val="Pea"/>
    <w:basedOn w:val="Kehatekst"/>
    <w:uiPriority w:val="99"/>
    <w:pPr>
      <w:spacing w:after="0" w:line="240" w:lineRule="auto"/>
      <w:ind w:left="-1134"/>
      <w:jc w:val="center"/>
    </w:pPr>
    <w:rPr>
      <w:sz w:val="28"/>
    </w:rPr>
  </w:style>
  <w:style w:type="table" w:styleId="Kontuurtabel">
    <w:name w:val="Table Grid"/>
    <w:basedOn w:val="Normaaltabel"/>
    <w:uiPriority w:val="99"/>
    <w:rsid w:val="004864F4"/>
    <w:pPr>
      <w:spacing w:after="0" w:line="240" w:lineRule="auto"/>
      <w:jc w:val="both"/>
    </w:pPr>
    <w:rPr>
      <w:sz w:val="20"/>
      <w:szCs w:val="20"/>
      <w:lang w:val="et-EE"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perlink">
    <w:name w:val="Hyperlink"/>
    <w:basedOn w:val="Liguvaikefont"/>
    <w:uiPriority w:val="99"/>
    <w:rsid w:val="004864F4"/>
    <w:rPr>
      <w:rFonts w:cs="Times New Roman"/>
      <w:color w:val="005CB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Ylle.Luiks@tallinnlv.ee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Ylle.Luiks@tallinnlv.ee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rju@keskkonnaamet.e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keskkonnaamet@tallinnlv.e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under\Local%20Settings\Temporary%20Internet%20Files\OLKA6\algatuskiri_amet%20(3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6B4022EAF8B409003F850A9AD2E04" ma:contentTypeVersion="16" ma:contentTypeDescription="Create a new document." ma:contentTypeScope="" ma:versionID="6d855975f2c8645a819bc5e0f20d67d1">
  <xsd:schema xmlns:xsd="http://www.w3.org/2001/XMLSchema" xmlns:xs="http://www.w3.org/2001/XMLSchema" xmlns:p="http://schemas.microsoft.com/office/2006/metadata/properties" xmlns:ns2="d978b40f-eb80-4824-8f63-7ac908a08a93" xmlns:ns3="50eff7ba-cf0b-40a0-be44-c4d30b64c637" targetNamespace="http://schemas.microsoft.com/office/2006/metadata/properties" ma:root="true" ma:fieldsID="80f9fa0283449ab7e8647503a6b03f5f" ns2:_="" ns3:_="">
    <xsd:import namespace="d978b40f-eb80-4824-8f63-7ac908a08a93"/>
    <xsd:import namespace="50eff7ba-cf0b-40a0-be44-c4d30b64c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78b40f-eb80-4824-8f63-7ac908a08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689b48-c3e8-425f-86df-ae36129574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eff7ba-cf0b-40a0-be44-c4d30b64c63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0c58e75-2ba8-4d8a-8bf3-ceb6daafceaf}" ma:internalName="TaxCatchAll" ma:showField="CatchAllData" ma:web="50eff7ba-cf0b-40a0-be44-c4d30b64c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eff7ba-cf0b-40a0-be44-c4d30b64c637" xsi:nil="true"/>
    <lcf76f155ced4ddcb4097134ff3c332f xmlns="d978b40f-eb80-4824-8f63-7ac908a08a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37127A-B316-4968-B386-15BDB30882C7}"/>
</file>

<file path=customXml/itemProps2.xml><?xml version="1.0" encoding="utf-8"?>
<ds:datastoreItem xmlns:ds="http://schemas.openxmlformats.org/officeDocument/2006/customXml" ds:itemID="{D0023BC7-AA77-461B-9C09-7ECA98AAAC95}"/>
</file>

<file path=customXml/itemProps3.xml><?xml version="1.0" encoding="utf-8"?>
<ds:datastoreItem xmlns:ds="http://schemas.openxmlformats.org/officeDocument/2006/customXml" ds:itemID="{134370BF-07B9-489E-A408-413029123F08}"/>
</file>

<file path=docProps/app.xml><?xml version="1.0" encoding="utf-8"?>
<Properties xmlns="http://schemas.openxmlformats.org/officeDocument/2006/extended-properties" xmlns:vt="http://schemas.openxmlformats.org/officeDocument/2006/docPropsVTypes">
  <Template>algatuskiri_amet (3).dot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>algatuskiri</vt:lpstr>
    </vt:vector>
  </TitlesOfParts>
  <Company>TTY  Informaatikainstituut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algatuskiri</dc:title>
  <dc:subject/>
  <dc:creator>vunder</dc:creator>
  <cp:keywords/>
  <dc:description/>
  <cp:lastModifiedBy>Piret Toonpere</cp:lastModifiedBy>
  <cp:revision>2</cp:revision>
  <cp:lastPrinted>2004-08-30T11:52:00Z</cp:lastPrinted>
  <dcterms:created xsi:type="dcterms:W3CDTF">2018-01-17T11:36:00Z</dcterms:created>
  <dcterms:modified xsi:type="dcterms:W3CDTF">2018-01-17T11:36:00Z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0x010100ECF6B4022EAF8B409003F850A9AD2E04</vt:lpwstr>
  </property>
</Properties>
</file>